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DD0" w:rsidRDefault="000A7DD0" w:rsidP="000A7DD0">
      <w:pPr>
        <w:pStyle w:val="NoSpacing"/>
      </w:pPr>
      <w:r>
        <w:rPr>
          <w:u w:val="single"/>
        </w:rPr>
        <w:t>Richard JORDAN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A7DD0" w:rsidRDefault="000A7DD0" w:rsidP="000A7DD0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0A7DD0" w:rsidRDefault="000A7DD0" w:rsidP="000A7DD0">
      <w:pPr>
        <w:pStyle w:val="NoSpacing"/>
      </w:pPr>
    </w:p>
    <w:p w:rsidR="000A7DD0" w:rsidRDefault="000A7DD0" w:rsidP="000A7DD0">
      <w:pPr>
        <w:pStyle w:val="NoSpacing"/>
      </w:pPr>
    </w:p>
    <w:p w:rsidR="000A7DD0" w:rsidRDefault="000A7DD0" w:rsidP="000A7DD0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0A7DD0" w:rsidRDefault="000A7DD0" w:rsidP="000A7DD0">
      <w:pPr>
        <w:pStyle w:val="NoSpacing"/>
      </w:pPr>
    </w:p>
    <w:p w:rsidR="000A7DD0" w:rsidRDefault="000A7DD0" w:rsidP="000A7DD0">
      <w:pPr>
        <w:pStyle w:val="NoSpacing"/>
      </w:pPr>
    </w:p>
    <w:p w:rsidR="000A7DD0" w:rsidRDefault="000A7DD0" w:rsidP="000A7DD0">
      <w:pPr>
        <w:pStyle w:val="NoSpacing"/>
      </w:pPr>
      <w:r>
        <w:t>24 August 2016</w:t>
      </w:r>
    </w:p>
    <w:p w:rsidR="006B2F86" w:rsidRPr="000A7DD0" w:rsidRDefault="000A7DD0" w:rsidP="00E71FC3">
      <w:pPr>
        <w:pStyle w:val="NoSpacing"/>
      </w:pPr>
      <w:bookmarkStart w:id="0" w:name="_GoBack"/>
      <w:bookmarkEnd w:id="0"/>
    </w:p>
    <w:sectPr w:rsidR="006B2F86" w:rsidRPr="000A7D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DD0" w:rsidRDefault="000A7DD0" w:rsidP="00E71FC3">
      <w:pPr>
        <w:spacing w:after="0" w:line="240" w:lineRule="auto"/>
      </w:pPr>
      <w:r>
        <w:separator/>
      </w:r>
    </w:p>
  </w:endnote>
  <w:endnote w:type="continuationSeparator" w:id="0">
    <w:p w:rsidR="000A7DD0" w:rsidRDefault="000A7D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DD0" w:rsidRDefault="000A7DD0" w:rsidP="00E71FC3">
      <w:pPr>
        <w:spacing w:after="0" w:line="240" w:lineRule="auto"/>
      </w:pPr>
      <w:r>
        <w:separator/>
      </w:r>
    </w:p>
  </w:footnote>
  <w:footnote w:type="continuationSeparator" w:id="0">
    <w:p w:rsidR="000A7DD0" w:rsidRDefault="000A7D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D0"/>
    <w:rsid w:val="000A7DD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083B7"/>
  <w15:chartTrackingRefBased/>
  <w15:docId w15:val="{4D1E0F01-0BEE-49BB-A06C-ABF04720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2016-08-24T18:46:00Z</dcterms:created>
  <dcterms:modified xsi:type="dcterms:W3CDTF">2016-08-24T18:47:00Z</dcterms:modified>
</cp:coreProperties>
</file>